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46" w:rsidRPr="002E6E74" w:rsidRDefault="00C41846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561"/>
        <w:gridCol w:w="1558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9D1607" w:rsidP="009C273D">
            <w:pPr>
              <w:pStyle w:val="1"/>
              <w:rPr>
                <w:sz w:val="20"/>
              </w:rPr>
            </w:pP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9C273D" w:rsidRPr="009C273D" w:rsidRDefault="009C273D" w:rsidP="009C273D">
            <w:pPr>
              <w:pStyle w:val="1"/>
              <w:jc w:val="center"/>
              <w:rPr>
                <w:sz w:val="20"/>
              </w:rPr>
            </w:pPr>
            <w:r w:rsidRPr="009C273D">
              <w:rPr>
                <w:sz w:val="20"/>
              </w:rPr>
              <w:t xml:space="preserve">Перечень координат характерных точек границ населенного пункта село </w:t>
            </w:r>
            <w:r>
              <w:rPr>
                <w:sz w:val="20"/>
              </w:rPr>
              <w:t>Усть-Тарка</w:t>
            </w:r>
            <w:r w:rsidRPr="009C273D">
              <w:rPr>
                <w:sz w:val="20"/>
              </w:rPr>
              <w:t xml:space="preserve"> МО </w:t>
            </w:r>
            <w:r>
              <w:rPr>
                <w:sz w:val="20"/>
              </w:rPr>
              <w:t>Усть-Таркский</w:t>
            </w:r>
            <w:r w:rsidRPr="009C273D">
              <w:rPr>
                <w:sz w:val="20"/>
              </w:rPr>
              <w:t xml:space="preserve"> сельсовет </w:t>
            </w:r>
          </w:p>
          <w:p w:rsidR="00FD0C65" w:rsidRPr="002E6E74" w:rsidRDefault="009C273D" w:rsidP="009C273D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Усть-Таркского</w:t>
            </w:r>
            <w:r w:rsidRPr="009C273D">
              <w:rPr>
                <w:sz w:val="20"/>
              </w:rPr>
              <w:t xml:space="preserve"> района Новосибирской области в системе координат «МСК НСО, зона </w:t>
            </w:r>
            <w:r>
              <w:rPr>
                <w:sz w:val="20"/>
              </w:rPr>
              <w:t>1</w:t>
            </w:r>
            <w:r w:rsidRPr="009C273D">
              <w:rPr>
                <w:sz w:val="20"/>
              </w:rPr>
              <w:t>» (Предварительный)</w:t>
            </w:r>
          </w:p>
        </w:tc>
      </w:tr>
      <w:tr w:rsidR="009C273D" w:rsidRPr="002E6E74" w:rsidTr="005232A7">
        <w:trPr>
          <w:trHeight w:val="430"/>
        </w:trPr>
        <w:tc>
          <w:tcPr>
            <w:tcW w:w="10632" w:type="dxa"/>
            <w:gridSpan w:val="6"/>
          </w:tcPr>
          <w:p w:rsidR="009C273D" w:rsidRPr="002E6E74" w:rsidRDefault="009C273D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E1041" w:rsidP="00B62290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 xml:space="preserve">МСК </w:t>
            </w:r>
            <w:r w:rsidR="00B62290">
              <w:rPr>
                <w:sz w:val="20"/>
                <w:u w:val="single"/>
              </w:rPr>
              <w:t>НСО</w:t>
            </w:r>
            <w:r w:rsidRPr="002E6E74">
              <w:rPr>
                <w:sz w:val="20"/>
                <w:u w:val="single"/>
              </w:rPr>
              <w:t xml:space="preserve">, зона </w:t>
            </w:r>
            <w:r w:rsidR="00B62290">
              <w:rPr>
                <w:sz w:val="20"/>
                <w:u w:val="single"/>
              </w:rPr>
              <w:t>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E104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561" w:type="dxa"/>
            <w:vMerge w:val="restart"/>
            <w:vAlign w:val="center"/>
          </w:tcPr>
          <w:p w:rsidR="006E1041" w:rsidRPr="002E6E74" w:rsidRDefault="006E104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558" w:type="dxa"/>
            <w:vMerge w:val="restart"/>
          </w:tcPr>
          <w:p w:rsidR="006E1041" w:rsidRPr="002E6E74" w:rsidRDefault="006E104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E104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="003B538E">
              <w:rPr>
                <w:sz w:val="20"/>
              </w:rPr>
              <w:t xml:space="preserve"> </w:t>
            </w:r>
            <w:r w:rsidR="006B54F3" w:rsidRPr="002E6E74">
              <w:rPr>
                <w:sz w:val="20"/>
              </w:rPr>
              <w:t xml:space="preserve">на местности </w:t>
            </w:r>
            <w:r w:rsidR="006B7CAC"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E104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561" w:type="dxa"/>
            <w:vMerge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Merge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E104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561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Зона1(3)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548235.26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1312500.11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548071.20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1312481.32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548088.64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1312343.99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548096.44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1312318.72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548043.27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1312311.07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548072.98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1312210.34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548082.36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1312171.68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548102.52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1312176.21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548096.74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1312201.60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548108.61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1312204.60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548141.96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1312210.08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548148.47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1312187.51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548268.20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1312218.50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548272.79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1312221.94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548282.74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1312215.05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548285.41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1312219.26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548275.47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1312226.53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548275.47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1312231.12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548262.79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1312298.04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548266.52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1312298.70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548271.44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1312299.57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548276.36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1312300.46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548281.28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1312301.33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548286.21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1312302.20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548291.13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1312303.09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548296.05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1312303.96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548300.97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1312304.85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548305.90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1312305.72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548310.82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1312306.61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548315.74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1312307.48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548320.66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1312308.37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548325.58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1312309.24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548330.51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1312310.12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548335.43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1312311.00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548340.35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1312311.88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548345.27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1312312.76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548350.20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1312313.64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548355.12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1312314.52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548360.04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1312315.40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548364.96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1312316.27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548369.88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1312317.16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548374.80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1312318.03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548379.73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1312318.92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548384.65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1312319.79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548389.57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1312320.67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548394.50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1312321.55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548399.42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1312322.43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548404.33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1312323.31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548409.26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1312324.18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548414.18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1312325.07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548419.11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1312325.94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548424.02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1312326.83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548428.95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1312327.70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548433.87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1312328.59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548438.79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1312329.46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548443.72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1312330.35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548448.64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1312331.22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548453.56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1312332.10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548458.48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1312332.98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548463.40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1312333.86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548468.32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1312334.74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548473.25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1312335.62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548477.15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1312336.32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548476.57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1312334.63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548475.94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1312332.83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548474.30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1312328.10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548472.66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1312323.39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548471.02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1312318.67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548469.38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1312313.94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548467.73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1312309.22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548466.09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1312304.49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548464.46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1312299.77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548462.81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1312295.06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548461.17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1312290.33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548459.53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1312285.61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548457.89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1312280.88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548456.24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1312276.15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548454.61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1312271.43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548452.96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1312266.72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548451.32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1312261.99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548449.68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1312257.26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548448.04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1312252.54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548446.40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1312247.82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548444.76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1312243.09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548443.12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1312238.38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548441.48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1312233.65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548439.84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1312228.93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548438.19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1312224.20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548436.55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1312219.48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548434.91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1312214.75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548433.27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1312210.04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548432.49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1312207.80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548431.64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1312205.33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548429.99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1312200.63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548428.33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1312195.93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548426.66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1312191.25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548426.28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1312190.18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548424.98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1312186.55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548423.29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1312181.84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548421.61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1312177.13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548419.93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1312172.43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548418.24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1312167.72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548416.55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1312163.01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548414.87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1312158.31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548413.18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1312153.60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548411.50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1312148.89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548409.81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1312144.19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548408.12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1312139.48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548406.44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1312134.77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548404.75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1312130.06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548403.07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1312125.36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548401.39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1312120.64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548400.13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1312117.14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548399.70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1312115.95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548398.02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1312111.27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548396.33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1312106.62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548394.62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1312102.01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548392.86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1312097.46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548391.06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1312092.95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548389.68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1312089.62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548389.22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1312088.54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548387.26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1312084.12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548385.23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1312079.75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548383.12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1312075.43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548380.93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1312071.16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548378.65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1312066.92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548376.30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1312062.72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548373.86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1312058.58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548371.34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1312054.49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548368.75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1312050.45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548368.03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1312049.28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548356.21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1312044.21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548340.78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1312045.38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548222.36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1312069.33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548174.32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1312067.72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548136.17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1312048.94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548105.74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1312059.14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548062.19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1312085.68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548023.71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1312073.79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547974.02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1312101.27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547971.55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1312125.81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547945.30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1312154.24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547942.49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1312171.35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547903.77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1312162.72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547901.76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1312175.03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547882.55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1312170.06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547879.89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1312187.09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547859.11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1312182.14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547864.69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1312148.28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547843.52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1312142.33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547762.49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1312071.98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547748.39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1312076.40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547734.53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1312068.74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547715.49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1312082.98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547695.26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1312072.96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547692.86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1312047.50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547634.65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1312056.96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547610.11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1312054.30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547607.21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1312052.26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547574.92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1312030.27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547565.39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1312023.78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547511.94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1311985.87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547504.24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1311976.01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547494.77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1311964.00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547427.53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1311896.73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547402.35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1311858.30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547348.30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547339.30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1311769.40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547312.44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1311732.15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547291.60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1311714.80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547265.34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1311716.54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547242.60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1311741.05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547216.35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1311767.29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547200.60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1311783.06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547202.75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1311788.99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547201.70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1311789.78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547191.10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1311791.15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547186.60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1311795.30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547162.10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1311814.56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547203.30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1311870.69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547203.31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1311872.88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547201.11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1311872.89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547201.10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1311870.69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547186.51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1311873.69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547166.72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1311908.65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547161.07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1311911.58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547158.76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1311909.89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547112.87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1311959.73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547112.84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1311962.36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547134.94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1311990.56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547134.10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1312031.56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547116.60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1312040.30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547081.60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1312071.81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547071.26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1312070.22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547010.01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1312049.38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546994.22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1311995.76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546978.78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1311959.05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546952.85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1311950.77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546922.07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1311970.80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546909.52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1311949.68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546893.14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1311937.12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546645.11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1312177.78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546634.67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1312173.43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546609.44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1312147.32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546599.96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1312154.87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546585.46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1312175.61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546527.37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1312238.54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546498.38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1312273.23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546472.70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1312295.35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546436.50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1312306.01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546410.73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1312309.83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546392.09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1312311.59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546368.70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1312312.36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546349.04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1312311.76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546329.00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1312299.98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546320.46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1312283.74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546316.65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1312270.30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546314.76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1312266.86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546307.68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1312254.10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546304.44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1312244.52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546302.07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1312237.77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546301.94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1312237.15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546301.56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1312236.05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546298.90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1312223.67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546293.69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1312215.04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546284.48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1312199.70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546271.68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1312179.70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546268.71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1312175.21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546260.64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1312163.10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546260.48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1312162.77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546256.48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1312148.50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546265.28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1312134.90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546275.68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1312125.30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546273.28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1312115.70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546271.26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1312112.64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546265.43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1312103.90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546265.28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1312103.58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546267.68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1312094.90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546283.68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1312085.32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546322.08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1312060.50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546353.28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1312038.10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546373.30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1312014.02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546413.28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1311950.90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546450.88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1311893.30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546470.08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1311862.91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546494.06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1311850.11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546481.68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1311835.06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546481.56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1311834.87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546470.09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1311811.73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546497.15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1311821.23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546623.38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1311730.95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546673.11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1311660.56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546706.01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1311579.47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546734.32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1311413.45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546740.44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1311379.02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546777.93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1311278.79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546810.06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1311237.48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546932.47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1311066.87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546996.74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1310999.54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547282.88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1310797.56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547365.51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1310704.22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547458.85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1310568.04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547526.17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1310437.97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547553.72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1310327.80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547497.10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1310081.45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547490.21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1310026.36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547430.54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1309933.03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547366.27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1309879.47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547288.12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1309830.82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547336.79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1309764.48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547542.31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1309740.08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547681.65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1309659.95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547817.50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1309562.38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547943.00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1309451.00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548033.55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1309332.53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548096.25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1309151.34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548181.03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1309038.25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548197.11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1309029.32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548353.21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1308936.66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548576.86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1309320.97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548645.25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1309430.43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548723.06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1309554.95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548775.43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1309512.49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548828.52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1309447.88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548921.12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1309325.87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548989.15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1309252.44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549029.24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1309203.67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549030.80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1309207.50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549226.69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1309689.46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549395.14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1309922.96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549371.07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1309948.18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549285.22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1310001.29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549219.59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1310048.44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549214.04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1310122.14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549195.68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1310162.01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549166.38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1310190.54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549122.03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1310213.51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549169.37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1310250.24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549180.57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1310280.74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549142.18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1310290.38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549095.80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1310271.11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549079.38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1310226.38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549011.54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1310246.87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549007.45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1310249.35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548950.87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1310264.61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548937.93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1310273.43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548917.56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1310288.03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548908.98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1310275.91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548875.91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1310284.83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548782.90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1310315.22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548801.06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1310369.00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548767.66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1310375.13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548727.38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1310392.15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548725.94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1310425.87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548743.25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1310490.88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324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548769.95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1310548.71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548760.21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1310613.88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548769.50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1310765.36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548788.09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1310823.24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548801.55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1310900.95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548818.65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1310943.57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548852.72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1310970.00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548880.72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1310923.84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548937.00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1310871.92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548998.82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1310840.36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549085.49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1310747.77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549109.58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1310732.57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549177.25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1310647.13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549210.56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1310612.90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549280.73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1310598.24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549337.13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1310570.97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549366.08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1310550.43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549396.52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1310503.46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549414.41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1310439.56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549443.23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1310381.29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549479.63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1310357.80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549511.61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1310311.25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549519.82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1310273.06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549589.11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1310375.99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549631.29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1310389.82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549654.67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1310412.28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549694.93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1310467.18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549738.31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1310471.19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549770.19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1310510.18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549779.91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1310527.40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549779.93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1310528.45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549779.93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1310528.66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549764.90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1310545.38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549734.83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1310570.33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549690.66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1310600.42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549691.90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1310602.25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549685.49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1310607.62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549679.46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1310612.36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549676.31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1310614.89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549672.31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1310617.88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549666.21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1310622.51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549660.32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1310626.96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549657.16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1310629.39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549653.99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1310631.83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549646.40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1310637.66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549638.80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1310643.56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549631.84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1310648.94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549627.37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1310652.39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549619.17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1310658.71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549566.08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1310797.76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549559.14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1310803.00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549520.00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1310815.97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549478.13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1310814.24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549461.62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1310838.39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549424.79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1310816.87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549397.73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1310824.13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549371.06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1310847.01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549336.40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1310862.16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549259.76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1310935.33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549235.39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1310970.17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549181.34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1311024.64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549171.55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1311100.23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549145.54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1311148.71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549140.68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1311158.73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549132.52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1311282.79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549132.65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1311292.72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549131.87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1311315.71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391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549120.94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1311351.45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549116.96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1311405.73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549125.93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1311450.53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549164.52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1311456.02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549191.07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1311459.81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549230.23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1311465.38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549227.98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1311472.44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549237.20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1311473.47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549265.05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1311436.46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549268.55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1311401.05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549287.00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1311411.67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549289.20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1311411.66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549304.07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1311416.35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549325.19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1311375.03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549412.72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1311418.68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549521.82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1311517.41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549509.47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1311548.16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549559.58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1311568.90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549606.89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1311564.33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549614.78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1311559.35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549632.97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1311538.13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549656.40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1311524.29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549670.96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1311508.69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549682.34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1311508.95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549726.08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1311483.10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549754.30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1311532.25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549772.64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1311515.63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549775.29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1311568.82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549771.00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1311620.20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549696.99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1311614.02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549682.00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1311622.67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549625.93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1311632.16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549581.25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1311716.40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549610.95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1311713.41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549649.28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1311735.80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549660.55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1311763.95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549651.51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1311792.36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549636.55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1311802.34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549621.18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1311842.90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549787.52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1311956.12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549787.58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1311969.37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549784.98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1311981.76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549765.55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1312074.10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549798.89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1312088.05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549861.24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1312114.14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549853.19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1312133.85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549823.60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1312206.21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549744.64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1312173.45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549687.75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1312149.84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549696.73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1312128.01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549660.39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1312104.60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549596.66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1312063.70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549601.81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1312053.88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549549.17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1312023.27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549629.36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1311956.42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549626.06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1311976.46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549630.04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1312000.02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549641.95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1311977.30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549713.54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1312014.19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549700.45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1311974.28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549671.58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1311948.68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549639.41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1311922.99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549561.10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1311864.95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549551.97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1311884.82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549528.93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1311885.02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549497.24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1311854.08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549460.17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1311819.04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458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549430.31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1311813.52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549396.68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1311827.92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549367.04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1311835.23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549293.68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1311831.17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549242.06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1311814.58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549233.63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1311799.10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549245.58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1311784.90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549284.85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1311784.53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549297.98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1311758.97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549281.38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1311740.73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549242.28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1311749.48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549201.37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1311728.61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549128.04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1311720.60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549079.64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1311733.42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549096.67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1311777.90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548996.80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1311776.26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548999.68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1311770.76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548980.92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1311780.15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548981.91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1311772.23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548980.65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1311770.43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548974.08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1311775.03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548979.20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1311781.51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548974.29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1311783.45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548972.46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1311804.46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548961.85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1311821.34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548938.83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1311835.51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548944.28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1311897.76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548955.38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1311929.18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548954.73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1311941.59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548942.15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1311951.89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548947.26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1311987.78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548984.71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1312063.11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548999.06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1312068.48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549016.96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1312130.08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549037.77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1312188.91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549061.77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1312252.38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549013.56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1312280.92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548991.28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1312287.91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548962.53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1312302.78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548955.10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1312196.56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548950.38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1312166.89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548910.42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1312197.41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548822.33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1312268.30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548617.63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1312424.85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548559.89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1312469.01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548548.27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1312463.28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548535.07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1312435.36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548514.36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1312447.02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548504.71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1312417.61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548498.04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1312394.13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548496.32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1312389.44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548494.60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1312384.74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548492.89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1312380.04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548491.17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1312375.34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548489.46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1312370.65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548487.74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1312365.95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548487.26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1312364.63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548486.02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1312361.24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548484.31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1312356.51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548483.29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1312353.66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548480.28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1312353.13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548475.36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1312352.24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548470.43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1312351.37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548465.51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1312350.48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548460.59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1312349.61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548455.67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1312348.72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548450.74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1312347.85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548445.82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1312346.98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548440.90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1312346.09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548435.98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1312345.22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548431.06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1312344.33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548426.14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1312343.46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548421.21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1312342.57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548416.29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1312341.70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548411.37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1312340.83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548406.45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1312339.94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548401.52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1312339.07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548396.61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1312338.18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548391.68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1312337.31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548386.76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1312336.42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548381.83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1312335.55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548376.92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1312334.66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548371.99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1312333.79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548367.07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1312332.91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548362.15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1312332.03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548357.22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1312331.15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548352.30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1312330.27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548347.38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1312329.39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548342.46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1312328.51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548337.54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1312327.63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548332.62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1312326.75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548327.69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1312325.87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548322.77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1312325.00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548317.85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1312324.11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548312.92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1312323.24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548308.01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1312322.35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548303.08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1312321.48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548298.16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1312320.59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548293.23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1312319.72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548288.32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1312318.85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548283.40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1312317.96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548278.47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1312317.09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548273.55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1312316.20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548268.63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1312315.33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548263.70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1312314.44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548259.97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1312313.78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548260.70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1312309.54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548180.14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1312293.75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548173.56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1312355.12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548251.69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1312364.38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548235.26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1312500.11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549256.63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1311588.98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549258.81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1311588.72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549257.71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1311579.98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549248.72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1311581.45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549249.07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1311583.63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549256.63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1311588.98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549192.73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1311614.84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549186.83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1311609.73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549188.26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1311608.07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549196.08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1311606.99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549197.80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1311608.34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549192.73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1311614.84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548704.90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1311969.04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548703.84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1311967.12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548705.98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1311959.03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548707.96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1311958.09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548711.45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1311965.44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548704.90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1311969.04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549457.52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1311706.47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549458.55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1311704.52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549451.71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1311700.89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549450.68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1311702.83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549457.52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1311706.47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548640.44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1311909.38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548637.22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1311902.63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548639.19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1311901.68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548642.42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1311908.43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548640.44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1311909.38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549052.79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1311675.67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549054.89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1311674.99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549056.89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1311681.19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549054.79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1311681.87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549052.79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1311675.67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549365.61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1311651.39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549367.82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1311651.38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549367.81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1311649.18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549365.61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1311649.19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549365.61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1311651.39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548910.64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1311822.43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548912.84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1311822.42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548912.82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1311820.22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548910.62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1311820.23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548910.64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1311822.43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549252.84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1311484.11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549255.04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1311484.10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549255.03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1311481.90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549252.83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1311481.91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549252.84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1311484.11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548812.45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1311812.43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548812.44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1311810.23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548814.64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1311810.22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548814.65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1311812.42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548812.45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1311812.43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549223.35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1311546.45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549225.55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1311546.44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549225.54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1311544.24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549223.34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1311544.25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549223.35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1311546.45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548248.34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1312028.57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548250.54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1312028.56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548250.53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1312026.36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548248.33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1312026.37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548248.34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1312028.57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549506.20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1311737.18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549506.19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1311734.98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549508.39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1311734.97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549508.40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1311737.17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549506.20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1311737.18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549305.70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1311613.23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549307.90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1311613.22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549307.89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1311611.02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549305.69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1311611.03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549305.70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1311613.23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549580.59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549582.79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549582.78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1311779.95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549580.58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1311779.96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549580.59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548682.51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1311884.88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548684.71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1311884.87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548684.70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1311882.67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548682.50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1311882.68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548682.51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1311884.88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548506.74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1311949.78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548508.94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1311949.77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548508.93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1311947.57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548506.73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1311947.58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548506.74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1311949.78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548444.59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1311968.51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548446.79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1311968.50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548446.78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1311966.30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548444.58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1311966.31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548444.59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1311968.51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548386.14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1311986.15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548388.34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1311986.14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548388.33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1311983.94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548386.13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1311983.95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548386.14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1311986.15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548181.19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1312048.96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548183.39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1312048.95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548183.38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1312046.75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548181.18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1312046.76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548181.19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1312048.96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548576.05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1311929.36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548573.85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1311929.36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548573.84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1311927.16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548576.04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1311927.16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548576.05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1311929.36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549668.56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1311940.37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549668.56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1311938.17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549666.36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1311938.17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549666.36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1311940.37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549668.56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1311940.37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549138.99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1311661.90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549138.99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1311664.10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549136.79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1311664.10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549136.79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1311661.90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549138.99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1311661.90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549654.19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1311921.36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549651.99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1311921.36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549651.99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1311919.16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549654.19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1311919.16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549654.19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1311921.36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549191.37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1311626.63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549193.57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1311626.62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549193.57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1311624.42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549191.37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1311624.43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549191.37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1311626.63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549123.55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1311646.49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549123.54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1311644.29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549121.34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1311644.29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549121.35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1311646.49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549123.55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1311646.49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549020.91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1311745.82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549020.91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1311743.62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549018.71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1311743.62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549018.71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1311745.82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549020.91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1311745.82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548923.94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1311751.49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548921.74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1311751.49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548921.73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1311749.29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548923.93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1311749.29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548923.94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1311751.49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548747.55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1311849.68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548747.54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1311847.48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548745.34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1311847.48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548745.35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1311849.68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548747.55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1311849.68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548796.42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1311905.27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548794.22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1311905.27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548794.22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1311903.07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548796.42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1311903.07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548796.42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1311905.27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548652.93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1311983.40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548650.73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1311983.40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548650.73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1311981.20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548652.93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1311981.20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548652.93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1311983.40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548526.05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1312021.18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548523.85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1312021.18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548523.85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1312018.98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548526.05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1312018.98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548526.05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1312021.18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548314.93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1312008.27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548314.93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1312006.07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548317.13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1312006.06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548317.13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1312008.26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548314.93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1312008.27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549420.85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1311683.64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549420.84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1311681.44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549418.64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1311681.44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549418.65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1311683.64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549420.85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1311683.64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549001.71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1311707.56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548999.51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1311707.56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548999.51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1311705.36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549001.71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1311705.36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549001.71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1311707.56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548838.47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1311875.19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548836.27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1311875.19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548836.27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1311872.99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548838.47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1311872.99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548838.47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1311875.19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548589.47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548587.27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548587.27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1311999.96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548589.47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1311999.96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548589.47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548398.73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1312058.89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548396.53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1312058.89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548396.53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1312056.69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548398.73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1312056.69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548398.73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1312058.89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549068.72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1311712.70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549066.52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1311712.70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549066.52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1311710.50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549068.72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1311710.50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549068.72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1311712.70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548866.01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548868.21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548868.21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1311780.26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548866.01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1311780.27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548866.01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548754.48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1311935.16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548752.28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1311935.16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548752.28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1311932.96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548754.48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1311932.96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548754.48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1311935.16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548462.48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1312040.01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548460.28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1312040.01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548460.28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1312037.81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548462.48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1312037.81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548462.48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1312040.01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545540.79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1312922.95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545574.86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1312911.59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545584.12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1312911.16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545604.72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1312909.81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545615.47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1312902.05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545632.79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1312876.95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545665.63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1312879.94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545712.22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1312855.44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545714.03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1312842.48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545715.21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1312833.94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545717.40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1312827.90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545724.72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1312807.65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545728.13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1312799.01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545742.67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1312761.65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545739.12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1312753.30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545681.73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1312719.24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545681.16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1312711.47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545702.66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1312700.12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545705.70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1312696.97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545718.19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1312684.01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545709.23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1312658.30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545734.94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1312631.43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545728.90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1312620.66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545721.77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1312603.97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545732.52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1312594.39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545764.77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1312569.89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545664.44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1312516.13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545648.91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1312513.14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545632.14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1312550.71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545623.83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1312569.30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545624.34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1312583.05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545629.36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1312718.75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545624.36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1312754.71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545617.96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1312775.60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545604.53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1312819.51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766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545591.20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1312848.81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545581.13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1312861.02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545570.37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1312873.95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545565.87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1312879.32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545533.65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1312917.57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545531.26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1312922.95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545540.79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1312922.95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545234.43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1313881.39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545241.19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1313865.93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545267.29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1313833.07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545266.12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1313804.96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545306.41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1313691.65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545322.89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1313663.63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545325.79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1313659.85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545348.69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1313573.20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545384.47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1313454.97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545414.69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1313356.76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545426.75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1313314.12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545399.69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1313269.68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545380.95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1313222.84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545392.02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1313183.02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545404.64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1313162.88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545409.67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1313132.66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545376.91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1313147.77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545348.06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1313157.84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545327.78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1313166.09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545246.53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1313193.56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545173.04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1313208.49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545145.56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1313214.48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545141.63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1313225.28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545082.71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1313387.58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545072.05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1313443.62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545044.99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1313547.99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545036.29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1313627.24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545034.44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1313656.39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545031.95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1313699.21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545042.10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1313758.66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545086.56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1313812.78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545131.02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1313851.43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545155.31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1313840.22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545221.21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1313862.20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545223.31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1313862.87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545234.43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1313881.39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E104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B7CA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="006E1041"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561" w:type="dxa"/>
            <w:vMerge w:val="restart"/>
            <w:vAlign w:val="center"/>
          </w:tcPr>
          <w:p w:rsidR="006E1041" w:rsidRPr="002E6E74" w:rsidRDefault="006E104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558" w:type="dxa"/>
            <w:vMerge w:val="restart"/>
          </w:tcPr>
          <w:p w:rsidR="006E1041" w:rsidRPr="002E6E74" w:rsidRDefault="006E104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E104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="006B54F3" w:rsidRPr="002E6E74">
              <w:rPr>
                <w:sz w:val="20"/>
              </w:rPr>
              <w:t xml:space="preserve"> на местности </w:t>
            </w:r>
            <w:r w:rsidR="006B7CAC"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E104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561" w:type="dxa"/>
            <w:vMerge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Merge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E104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561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7F448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561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AB1326" w:rsidRDefault="00AB1326"/>
    <w:p w:rsidR="009C273D" w:rsidRDefault="009C273D"/>
    <w:p w:rsidR="009C273D" w:rsidRDefault="009C273D"/>
    <w:p w:rsidR="009C273D" w:rsidRDefault="009C273D"/>
    <w:p w:rsidR="009C273D" w:rsidRDefault="009C273D"/>
    <w:p w:rsidR="009C273D" w:rsidRDefault="009C273D"/>
    <w:p w:rsidR="009C273D" w:rsidRDefault="009C273D"/>
    <w:p w:rsidR="009C273D" w:rsidRDefault="009C273D"/>
    <w:p w:rsidR="009C273D" w:rsidRDefault="009C273D"/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278"/>
        <w:gridCol w:w="1841"/>
        <w:gridCol w:w="1702"/>
      </w:tblGrid>
      <w:tr w:rsidR="009C273D" w:rsidRPr="002E6E74" w:rsidTr="00136183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C273D" w:rsidRPr="002E6E74" w:rsidRDefault="009C273D" w:rsidP="00136183">
            <w:pPr>
              <w:pStyle w:val="1"/>
              <w:rPr>
                <w:sz w:val="20"/>
              </w:rPr>
            </w:pPr>
          </w:p>
        </w:tc>
      </w:tr>
      <w:tr w:rsidR="009C273D" w:rsidRPr="002E6E74" w:rsidTr="00136183">
        <w:trPr>
          <w:trHeight w:val="430"/>
        </w:trPr>
        <w:tc>
          <w:tcPr>
            <w:tcW w:w="10632" w:type="dxa"/>
            <w:gridSpan w:val="6"/>
          </w:tcPr>
          <w:p w:rsidR="009C273D" w:rsidRPr="009C273D" w:rsidRDefault="009C273D" w:rsidP="009C273D">
            <w:pPr>
              <w:pStyle w:val="1"/>
              <w:jc w:val="center"/>
              <w:rPr>
                <w:sz w:val="20"/>
              </w:rPr>
            </w:pPr>
            <w:r w:rsidRPr="009C273D">
              <w:rPr>
                <w:sz w:val="20"/>
              </w:rPr>
              <w:t xml:space="preserve">Перечень координат характерных точек границ населенного пункта </w:t>
            </w:r>
            <w:r>
              <w:rPr>
                <w:sz w:val="20"/>
              </w:rPr>
              <w:t>деревня Богословка</w:t>
            </w:r>
            <w:r w:rsidRPr="009C273D">
              <w:rPr>
                <w:sz w:val="20"/>
              </w:rPr>
              <w:t xml:space="preserve"> МО </w:t>
            </w:r>
            <w:r>
              <w:rPr>
                <w:sz w:val="20"/>
              </w:rPr>
              <w:t>Усть-Таркский</w:t>
            </w:r>
            <w:r w:rsidRPr="009C273D">
              <w:rPr>
                <w:sz w:val="20"/>
              </w:rPr>
              <w:t xml:space="preserve"> сельсовет </w:t>
            </w:r>
          </w:p>
          <w:p w:rsidR="009C273D" w:rsidRPr="002E6E74" w:rsidRDefault="009C273D" w:rsidP="009C273D">
            <w:pPr>
              <w:pStyle w:val="1"/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Усть-Таркского</w:t>
            </w:r>
            <w:r w:rsidRPr="009C273D">
              <w:rPr>
                <w:sz w:val="20"/>
              </w:rPr>
              <w:t xml:space="preserve"> района Новосибирской области в системе координат «МСК НСО, зона </w:t>
            </w:r>
            <w:r>
              <w:rPr>
                <w:sz w:val="20"/>
              </w:rPr>
              <w:t>1</w:t>
            </w:r>
            <w:r w:rsidRPr="009C273D">
              <w:rPr>
                <w:sz w:val="20"/>
              </w:rPr>
              <w:t>» (Предварительный)</w:t>
            </w:r>
          </w:p>
        </w:tc>
      </w:tr>
      <w:tr w:rsidR="009C273D" w:rsidRPr="002E6E74" w:rsidTr="00136183">
        <w:trPr>
          <w:trHeight w:val="430"/>
        </w:trPr>
        <w:tc>
          <w:tcPr>
            <w:tcW w:w="10632" w:type="dxa"/>
            <w:gridSpan w:val="6"/>
          </w:tcPr>
          <w:p w:rsidR="009C273D" w:rsidRPr="002E6E74" w:rsidRDefault="009C273D" w:rsidP="009C273D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9C273D" w:rsidRPr="002E6E74" w:rsidTr="00136183">
        <w:trPr>
          <w:trHeight w:hRule="exact" w:val="397"/>
        </w:trPr>
        <w:tc>
          <w:tcPr>
            <w:tcW w:w="10632" w:type="dxa"/>
            <w:gridSpan w:val="6"/>
          </w:tcPr>
          <w:p w:rsidR="009C273D" w:rsidRPr="002E6E74" w:rsidRDefault="009C273D" w:rsidP="00B62290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="00B62290">
              <w:rPr>
                <w:sz w:val="20"/>
                <w:u w:val="single"/>
              </w:rPr>
              <w:t>МСК НСО</w:t>
            </w:r>
            <w:r w:rsidRPr="002E6E74">
              <w:rPr>
                <w:sz w:val="20"/>
                <w:u w:val="single"/>
              </w:rPr>
              <w:t xml:space="preserve">, зона </w:t>
            </w:r>
            <w:r w:rsidR="00B62290">
              <w:rPr>
                <w:sz w:val="20"/>
                <w:u w:val="single"/>
              </w:rPr>
              <w:t>1</w:t>
            </w:r>
            <w:bookmarkStart w:id="0" w:name="_GoBack"/>
            <w:bookmarkEnd w:id="0"/>
          </w:p>
        </w:tc>
      </w:tr>
      <w:tr w:rsidR="009C273D" w:rsidRPr="002E6E74" w:rsidTr="00136183">
        <w:trPr>
          <w:trHeight w:hRule="exact" w:val="397"/>
        </w:trPr>
        <w:tc>
          <w:tcPr>
            <w:tcW w:w="10632" w:type="dxa"/>
            <w:gridSpan w:val="6"/>
          </w:tcPr>
          <w:p w:rsidR="009C273D" w:rsidRPr="002E6E74" w:rsidRDefault="009C273D" w:rsidP="00136183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278" w:type="dxa"/>
            <w:vMerge w:val="restart"/>
            <w:vAlign w:val="center"/>
          </w:tcPr>
          <w:p w:rsidR="009C273D" w:rsidRPr="002E6E74" w:rsidRDefault="009C273D" w:rsidP="00136183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841" w:type="dxa"/>
            <w:vMerge w:val="restart"/>
          </w:tcPr>
          <w:p w:rsidR="009C273D" w:rsidRPr="002E6E74" w:rsidRDefault="009C273D" w:rsidP="00136183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9C273D" w:rsidRPr="002E6E74" w:rsidRDefault="009C273D" w:rsidP="00136183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9C273D" w:rsidRPr="002E6E74" w:rsidRDefault="009C273D" w:rsidP="00136183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278" w:type="dxa"/>
            <w:vMerge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841" w:type="dxa"/>
            <w:vMerge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9C273D" w:rsidRPr="002E6E74" w:rsidRDefault="009C273D" w:rsidP="00136183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278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542506.86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1320535.53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542520.97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1320532.87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542531.63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1320530.86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542641.36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1320510.19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542643.31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1320484.83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542677.18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1320479.09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542740.80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1320469.24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542762.14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1320460.58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542771.60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1320456.67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542789.53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1320449.74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542789.55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1320402.97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542799.48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1320398.86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542830.47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1320389.32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542838.26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1320363.97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542818.78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1320241.14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542752.49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1320252.85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542752.86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1320250.63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542754.60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1320240.18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542760.29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1320206.05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542756.39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1320122.21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542742.75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1320073.47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542701.80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1320018.89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542699.34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1320010.40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542712.68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1320006.66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542857.13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1319975.18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542853.48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1319969.73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542711.25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1320000.84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542697.66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1320004.64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542696.00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1319998.90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542697.82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1319998.47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542684.96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1319943.46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542686.20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1319917.52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542695.95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1319874.63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542629.49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1319760.53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542638.76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1319756.42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542701.14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1319746.59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542576.89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1319565.80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542446.42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1319560.72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542441.19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1319561.33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542430.80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1319562.54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542362.59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1319570.47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542325.56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1319445.69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542161.45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1319496.97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542155.94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1319500.29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542151.10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1319495.60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542137.97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1319504.20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542120.20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1319483.97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541996.66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1319649.52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49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542027.03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1319801.36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542109.44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1320009.58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541900.55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1320085.18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541918.10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1320128.06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541957.09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1320268.43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542040.04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1320256.82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542200.54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1320217.80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542265.60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1320330.59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542376.66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1320304.66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542386.41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1320302.39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542395.73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1320300.21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542410.81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1320358.00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542414.23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1320373.70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542415.22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1320377.62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542444.82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1320428.62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542506.86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1320535.53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542392.95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1320322.18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542394.92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1320321.72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542394.45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1320319.77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542392.50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1320320.23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542392.95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1320322.18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rPr>
          <w:trHeight w:hRule="exact" w:val="397"/>
        </w:trPr>
        <w:tc>
          <w:tcPr>
            <w:tcW w:w="10632" w:type="dxa"/>
            <w:gridSpan w:val="6"/>
          </w:tcPr>
          <w:p w:rsidR="009C273D" w:rsidRPr="002E6E74" w:rsidRDefault="009C273D" w:rsidP="00136183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278" w:type="dxa"/>
            <w:vMerge w:val="restart"/>
            <w:vAlign w:val="center"/>
          </w:tcPr>
          <w:p w:rsidR="009C273D" w:rsidRPr="002E6E74" w:rsidRDefault="009C273D" w:rsidP="00136183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841" w:type="dxa"/>
            <w:vMerge w:val="restart"/>
          </w:tcPr>
          <w:p w:rsidR="009C273D" w:rsidRPr="002E6E74" w:rsidRDefault="009C273D" w:rsidP="00136183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9C273D" w:rsidRPr="002E6E74" w:rsidRDefault="009C273D" w:rsidP="00136183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9C273D" w:rsidRPr="002E6E74" w:rsidRDefault="009C273D" w:rsidP="00136183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278" w:type="dxa"/>
            <w:vMerge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841" w:type="dxa"/>
            <w:vMerge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9C273D" w:rsidRPr="002E6E74" w:rsidRDefault="009C273D" w:rsidP="00136183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278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9C273D" w:rsidRPr="002E6E74" w:rsidRDefault="009C273D" w:rsidP="00136183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9C273D" w:rsidRPr="002E6E74" w:rsidRDefault="009C273D" w:rsidP="00136183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9C273D" w:rsidRPr="002E6E74" w:rsidRDefault="009C273D" w:rsidP="00136183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278" w:type="dxa"/>
            <w:vAlign w:val="center"/>
          </w:tcPr>
          <w:p w:rsidR="009C273D" w:rsidRPr="002E6E74" w:rsidRDefault="009C273D" w:rsidP="00136183">
            <w:pPr>
              <w:pStyle w:val="aa"/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841" w:type="dxa"/>
            <w:vAlign w:val="center"/>
          </w:tcPr>
          <w:p w:rsidR="009C273D" w:rsidRPr="002E6E74" w:rsidRDefault="009C273D" w:rsidP="00136183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9C273D" w:rsidRPr="002E6E74" w:rsidRDefault="009C273D" w:rsidP="00136183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9C273D" w:rsidRDefault="009C273D"/>
    <w:sectPr w:rsidR="009C273D" w:rsidSect="00712644">
      <w:type w:val="continuous"/>
      <w:pgSz w:w="11906" w:h="16838" w:code="9"/>
      <w:pgMar w:top="1134" w:right="1085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A82" w:rsidRDefault="00591A82">
      <w:r>
        <w:separator/>
      </w:r>
    </w:p>
  </w:endnote>
  <w:endnote w:type="continuationSeparator" w:id="0">
    <w:p w:rsidR="00591A82" w:rsidRDefault="00591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A82" w:rsidRDefault="00591A82">
      <w:r>
        <w:separator/>
      </w:r>
    </w:p>
  </w:footnote>
  <w:footnote w:type="continuationSeparator" w:id="0">
    <w:p w:rsidR="00591A82" w:rsidRDefault="00591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6"/>
  </w:num>
  <w:num w:numId="2">
    <w:abstractNumId w:val="21"/>
  </w:num>
  <w:num w:numId="3">
    <w:abstractNumId w:val="31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3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18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6"/>
  </w:num>
  <w:num w:numId="25">
    <w:abstractNumId w:val="2"/>
  </w:num>
  <w:num w:numId="26">
    <w:abstractNumId w:val="17"/>
  </w:num>
  <w:num w:numId="27">
    <w:abstractNumId w:val="34"/>
  </w:num>
  <w:num w:numId="28">
    <w:abstractNumId w:val="23"/>
  </w:num>
  <w:num w:numId="29">
    <w:abstractNumId w:val="29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680"/>
    <w:rsid w:val="00037B3D"/>
    <w:rsid w:val="000466E4"/>
    <w:rsid w:val="0006195B"/>
    <w:rsid w:val="0007437B"/>
    <w:rsid w:val="000A2945"/>
    <w:rsid w:val="000A7B0E"/>
    <w:rsid w:val="000C18AD"/>
    <w:rsid w:val="000C2A60"/>
    <w:rsid w:val="000C6F5A"/>
    <w:rsid w:val="000D55A1"/>
    <w:rsid w:val="000E0AF3"/>
    <w:rsid w:val="000E1613"/>
    <w:rsid w:val="000E6177"/>
    <w:rsid w:val="00106BFD"/>
    <w:rsid w:val="00111773"/>
    <w:rsid w:val="00135D35"/>
    <w:rsid w:val="00137CEE"/>
    <w:rsid w:val="0014454F"/>
    <w:rsid w:val="001938BC"/>
    <w:rsid w:val="001946BE"/>
    <w:rsid w:val="001A68FD"/>
    <w:rsid w:val="001C3AD5"/>
    <w:rsid w:val="001D1BAD"/>
    <w:rsid w:val="001D4228"/>
    <w:rsid w:val="001D5B2F"/>
    <w:rsid w:val="001E4FCE"/>
    <w:rsid w:val="001E7CB8"/>
    <w:rsid w:val="001F0AFA"/>
    <w:rsid w:val="00202900"/>
    <w:rsid w:val="00235B59"/>
    <w:rsid w:val="0024115F"/>
    <w:rsid w:val="002625DA"/>
    <w:rsid w:val="00267963"/>
    <w:rsid w:val="00271DFE"/>
    <w:rsid w:val="002762A9"/>
    <w:rsid w:val="0027732E"/>
    <w:rsid w:val="00281DA4"/>
    <w:rsid w:val="002B67D8"/>
    <w:rsid w:val="002C054A"/>
    <w:rsid w:val="002C5069"/>
    <w:rsid w:val="002E3FCA"/>
    <w:rsid w:val="002E69BF"/>
    <w:rsid w:val="002E6E74"/>
    <w:rsid w:val="002F2A55"/>
    <w:rsid w:val="00302C2D"/>
    <w:rsid w:val="003105B1"/>
    <w:rsid w:val="00316410"/>
    <w:rsid w:val="00335943"/>
    <w:rsid w:val="00341896"/>
    <w:rsid w:val="0038425F"/>
    <w:rsid w:val="003A076C"/>
    <w:rsid w:val="003B538E"/>
    <w:rsid w:val="003C0FDC"/>
    <w:rsid w:val="003C413E"/>
    <w:rsid w:val="003C627B"/>
    <w:rsid w:val="003E1C17"/>
    <w:rsid w:val="003E7E71"/>
    <w:rsid w:val="003F7F20"/>
    <w:rsid w:val="00406578"/>
    <w:rsid w:val="004143B0"/>
    <w:rsid w:val="004179A5"/>
    <w:rsid w:val="004227DE"/>
    <w:rsid w:val="00432044"/>
    <w:rsid w:val="0048032A"/>
    <w:rsid w:val="0048343E"/>
    <w:rsid w:val="00484838"/>
    <w:rsid w:val="00491142"/>
    <w:rsid w:val="004919CD"/>
    <w:rsid w:val="004951A1"/>
    <w:rsid w:val="004A2D67"/>
    <w:rsid w:val="004A7771"/>
    <w:rsid w:val="004C1512"/>
    <w:rsid w:val="004C56A2"/>
    <w:rsid w:val="004D328E"/>
    <w:rsid w:val="004E79C7"/>
    <w:rsid w:val="0051104D"/>
    <w:rsid w:val="005114A5"/>
    <w:rsid w:val="005232A7"/>
    <w:rsid w:val="00526EDF"/>
    <w:rsid w:val="0054169C"/>
    <w:rsid w:val="00551FB2"/>
    <w:rsid w:val="00555BE6"/>
    <w:rsid w:val="00591A82"/>
    <w:rsid w:val="005B380A"/>
    <w:rsid w:val="005B4876"/>
    <w:rsid w:val="005C1AF9"/>
    <w:rsid w:val="005D3807"/>
    <w:rsid w:val="005E048E"/>
    <w:rsid w:val="005F5C35"/>
    <w:rsid w:val="005F61A4"/>
    <w:rsid w:val="006151C2"/>
    <w:rsid w:val="0062705D"/>
    <w:rsid w:val="00650C05"/>
    <w:rsid w:val="00650F26"/>
    <w:rsid w:val="006731FF"/>
    <w:rsid w:val="00674D66"/>
    <w:rsid w:val="0068587F"/>
    <w:rsid w:val="006932C0"/>
    <w:rsid w:val="00693A09"/>
    <w:rsid w:val="00694243"/>
    <w:rsid w:val="006A00AF"/>
    <w:rsid w:val="006A0AC3"/>
    <w:rsid w:val="006A16E6"/>
    <w:rsid w:val="006B11F3"/>
    <w:rsid w:val="006B54F3"/>
    <w:rsid w:val="006B7CAC"/>
    <w:rsid w:val="006B7EAA"/>
    <w:rsid w:val="006C1AA7"/>
    <w:rsid w:val="006E1041"/>
    <w:rsid w:val="006F19EF"/>
    <w:rsid w:val="00702078"/>
    <w:rsid w:val="007022E6"/>
    <w:rsid w:val="00712644"/>
    <w:rsid w:val="00723FCC"/>
    <w:rsid w:val="00724B44"/>
    <w:rsid w:val="00732DEE"/>
    <w:rsid w:val="007448D7"/>
    <w:rsid w:val="00755AC8"/>
    <w:rsid w:val="00774124"/>
    <w:rsid w:val="00774326"/>
    <w:rsid w:val="00787201"/>
    <w:rsid w:val="007A37E2"/>
    <w:rsid w:val="007B1A3F"/>
    <w:rsid w:val="007E0D40"/>
    <w:rsid w:val="007E1B10"/>
    <w:rsid w:val="007F448F"/>
    <w:rsid w:val="00832DCE"/>
    <w:rsid w:val="00845B7C"/>
    <w:rsid w:val="008541A9"/>
    <w:rsid w:val="0085585F"/>
    <w:rsid w:val="00876251"/>
    <w:rsid w:val="008A29A3"/>
    <w:rsid w:val="008A3EFE"/>
    <w:rsid w:val="008B2DD8"/>
    <w:rsid w:val="008B30B1"/>
    <w:rsid w:val="008D214A"/>
    <w:rsid w:val="008D51C3"/>
    <w:rsid w:val="008E13A9"/>
    <w:rsid w:val="008E2767"/>
    <w:rsid w:val="008E2E56"/>
    <w:rsid w:val="008F235D"/>
    <w:rsid w:val="008F6568"/>
    <w:rsid w:val="00905261"/>
    <w:rsid w:val="00911877"/>
    <w:rsid w:val="00912984"/>
    <w:rsid w:val="00920541"/>
    <w:rsid w:val="00920C69"/>
    <w:rsid w:val="00950825"/>
    <w:rsid w:val="009543C0"/>
    <w:rsid w:val="00965859"/>
    <w:rsid w:val="009771BD"/>
    <w:rsid w:val="00986AB4"/>
    <w:rsid w:val="009879F3"/>
    <w:rsid w:val="009922D3"/>
    <w:rsid w:val="009A0C27"/>
    <w:rsid w:val="009C273D"/>
    <w:rsid w:val="009D1607"/>
    <w:rsid w:val="009E6B7B"/>
    <w:rsid w:val="009F3C61"/>
    <w:rsid w:val="009F5A34"/>
    <w:rsid w:val="009F751A"/>
    <w:rsid w:val="00A11DCA"/>
    <w:rsid w:val="00A16F04"/>
    <w:rsid w:val="00A17721"/>
    <w:rsid w:val="00A2661C"/>
    <w:rsid w:val="00A37096"/>
    <w:rsid w:val="00A41533"/>
    <w:rsid w:val="00A42BAE"/>
    <w:rsid w:val="00A50092"/>
    <w:rsid w:val="00A51C6D"/>
    <w:rsid w:val="00A67426"/>
    <w:rsid w:val="00A70AF8"/>
    <w:rsid w:val="00A72B10"/>
    <w:rsid w:val="00A7334B"/>
    <w:rsid w:val="00A81B4A"/>
    <w:rsid w:val="00A93847"/>
    <w:rsid w:val="00AB1326"/>
    <w:rsid w:val="00AD0368"/>
    <w:rsid w:val="00AD0B32"/>
    <w:rsid w:val="00AF407B"/>
    <w:rsid w:val="00B256B9"/>
    <w:rsid w:val="00B31482"/>
    <w:rsid w:val="00B4125C"/>
    <w:rsid w:val="00B55E57"/>
    <w:rsid w:val="00B62290"/>
    <w:rsid w:val="00B836F8"/>
    <w:rsid w:val="00B83F79"/>
    <w:rsid w:val="00B90700"/>
    <w:rsid w:val="00B9167A"/>
    <w:rsid w:val="00BA0687"/>
    <w:rsid w:val="00BA11ED"/>
    <w:rsid w:val="00BB0F7B"/>
    <w:rsid w:val="00BB713B"/>
    <w:rsid w:val="00BC234A"/>
    <w:rsid w:val="00BD3E38"/>
    <w:rsid w:val="00BE1C64"/>
    <w:rsid w:val="00C11B14"/>
    <w:rsid w:val="00C211AE"/>
    <w:rsid w:val="00C24B6C"/>
    <w:rsid w:val="00C41846"/>
    <w:rsid w:val="00C54B37"/>
    <w:rsid w:val="00C57580"/>
    <w:rsid w:val="00C622F7"/>
    <w:rsid w:val="00C638C6"/>
    <w:rsid w:val="00C76277"/>
    <w:rsid w:val="00C76473"/>
    <w:rsid w:val="00C8540A"/>
    <w:rsid w:val="00C90EB6"/>
    <w:rsid w:val="00C91738"/>
    <w:rsid w:val="00CA1EE7"/>
    <w:rsid w:val="00CB4EAE"/>
    <w:rsid w:val="00CC4C2B"/>
    <w:rsid w:val="00CD74DF"/>
    <w:rsid w:val="00CF75EF"/>
    <w:rsid w:val="00D00B35"/>
    <w:rsid w:val="00D31A86"/>
    <w:rsid w:val="00D33475"/>
    <w:rsid w:val="00D35727"/>
    <w:rsid w:val="00D36B49"/>
    <w:rsid w:val="00D42EF9"/>
    <w:rsid w:val="00D4425F"/>
    <w:rsid w:val="00D61A8E"/>
    <w:rsid w:val="00D65BF5"/>
    <w:rsid w:val="00D65F94"/>
    <w:rsid w:val="00D70CB1"/>
    <w:rsid w:val="00D751A3"/>
    <w:rsid w:val="00D862B1"/>
    <w:rsid w:val="00DA206A"/>
    <w:rsid w:val="00DA3B4D"/>
    <w:rsid w:val="00DC3827"/>
    <w:rsid w:val="00DF6A6C"/>
    <w:rsid w:val="00DF7293"/>
    <w:rsid w:val="00E05870"/>
    <w:rsid w:val="00E2417B"/>
    <w:rsid w:val="00E24D8E"/>
    <w:rsid w:val="00E302EC"/>
    <w:rsid w:val="00E34A2D"/>
    <w:rsid w:val="00E37F5A"/>
    <w:rsid w:val="00E44EB2"/>
    <w:rsid w:val="00E55143"/>
    <w:rsid w:val="00E64F79"/>
    <w:rsid w:val="00E674B7"/>
    <w:rsid w:val="00E82666"/>
    <w:rsid w:val="00E83290"/>
    <w:rsid w:val="00E85DA1"/>
    <w:rsid w:val="00E8672D"/>
    <w:rsid w:val="00E9096C"/>
    <w:rsid w:val="00E95F6A"/>
    <w:rsid w:val="00EB0B42"/>
    <w:rsid w:val="00EC27B9"/>
    <w:rsid w:val="00EC3D97"/>
    <w:rsid w:val="00ED1680"/>
    <w:rsid w:val="00EE1B03"/>
    <w:rsid w:val="00EE1FBE"/>
    <w:rsid w:val="00EE3CEE"/>
    <w:rsid w:val="00F07C00"/>
    <w:rsid w:val="00F12DB0"/>
    <w:rsid w:val="00F46278"/>
    <w:rsid w:val="00F514D0"/>
    <w:rsid w:val="00F5488D"/>
    <w:rsid w:val="00F550FD"/>
    <w:rsid w:val="00F66554"/>
    <w:rsid w:val="00F778AF"/>
    <w:rsid w:val="00F8248E"/>
    <w:rsid w:val="00F969E1"/>
    <w:rsid w:val="00F96F27"/>
    <w:rsid w:val="00FB0474"/>
    <w:rsid w:val="00FC48B8"/>
    <w:rsid w:val="00FD0C65"/>
    <w:rsid w:val="00FD7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F48336"/>
  <w15:docId w15:val="{5EFD96BB-3B96-4647-937C-C70470F8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endnote text"/>
    <w:basedOn w:val="a"/>
    <w:link w:val="a9"/>
    <w:rsid w:val="00A16F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A16F04"/>
  </w:style>
  <w:style w:type="paragraph" w:styleId="aa">
    <w:name w:val="Normal (Web)"/>
    <w:basedOn w:val="a"/>
    <w:uiPriority w:val="99"/>
    <w:rsid w:val="00A16F04"/>
    <w:pPr>
      <w:spacing w:before="100" w:beforeAutospacing="1" w:after="119"/>
    </w:pPr>
  </w:style>
  <w:style w:type="character" w:customStyle="1" w:styleId="a4">
    <w:name w:val="Верхний колонтитул Знак"/>
    <w:basedOn w:val="a0"/>
    <w:link w:val="a3"/>
    <w:rsid w:val="00694243"/>
    <w:rPr>
      <w:sz w:val="24"/>
      <w:szCs w:val="24"/>
    </w:rPr>
  </w:style>
  <w:style w:type="paragraph" w:styleId="ab">
    <w:name w:val="Balloon Text"/>
    <w:basedOn w:val="a"/>
    <w:link w:val="ac"/>
    <w:rsid w:val="0048343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34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43;&#1088;&#1072;&#1085;&#1080;&#1094;&#1099;&#1054;&#1073;&#1098;&#1077;&#1082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ГраницыОбъекта.dot</Template>
  <TotalTime>18</TotalTime>
  <Pages>16</Pages>
  <Words>7986</Words>
  <Characters>45522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53402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PBPROG121</dc:creator>
  <cp:lastModifiedBy>Пользователь</cp:lastModifiedBy>
  <cp:revision>31</cp:revision>
  <dcterms:created xsi:type="dcterms:W3CDTF">2019-02-08T11:42:00Z</dcterms:created>
  <dcterms:modified xsi:type="dcterms:W3CDTF">2023-05-25T04:17:00Z</dcterms:modified>
</cp:coreProperties>
</file>